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Beaconsfield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Beaconsfield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Beaconsfield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Beaconsfield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Beaconsfield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Beaconsfield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54.2% </w:t>
      </w:r>
      <w:r w:rsidRPr="004747BF">
        <w:rPr>
          <w:rFonts w:ascii="Libre Franklin Light" w:eastAsia="Times New Roman" w:hAnsi="Libre Franklin Light" w:cs="Calibri Light"/>
        </w:rPr>
        <w:t xml:space="preserve">of those respondents classified as PGSI 8+ in Beaconsfield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Beaconsfield is estimated to be </w:t>
      </w:r>
      <w:r w:rsidRPr="00773DF7">
        <w:rPr>
          <w:rFonts w:ascii="Libre Franklin Light" w:eastAsia="Times New Roman" w:hAnsi="Libre Franklin Light" w:cs="Calibri Light"/>
          <w:b/>
          <w:bCs/>
          <w:color w:val="C45911" w:themeColor="accent2" w:themeShade="BF"/>
        </w:rPr>
        <w:t xml:space="preserve">£1,333,888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Beaconsfield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Beaconsfield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Beaconsfield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Beaconsfield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acons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Beaconsfield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acons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Beaconsfield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Beaconsfield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acons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Beaconsfield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Beaconsfield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Beaconsfield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Beaconsfield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Beaconsfield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Beaconsfield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£1,333,888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Beaconsfield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£449,323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£32,188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£805,000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£1,333,888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Beaconsfield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Beaconsfield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Beaconsfield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Beaconsfield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Beaconsfield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Beaconsfield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Beaconsfield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Beaconsfield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Beaconsfield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Beaconsfield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Beaconsfield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Beaconsfield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E3A79C3-C744-4C2E-800E-A52398B221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